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3829F" w14:textId="77777777" w:rsidR="000609AE" w:rsidRDefault="000609AE" w:rsidP="000609AE">
      <w:pPr>
        <w:pStyle w:val="MessageHeaderFirst"/>
        <w:ind w:left="-1378" w:firstLine="1378"/>
        <w:rPr>
          <w:rFonts w:eastAsia="Arial" w:cs="Arial"/>
          <w:bCs/>
        </w:rPr>
      </w:pPr>
      <w:r w:rsidRPr="00245DC9">
        <w:rPr>
          <w:rStyle w:val="MessageHeaderLabel"/>
          <w:rFonts w:cs="Arial"/>
          <w:b w:val="0"/>
          <w:bCs/>
          <w:noProof/>
          <w:spacing w:val="-25"/>
          <w:lang w:eastAsia="ro-RO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6416A" wp14:editId="05582F77">
                <wp:simplePos x="0" y="0"/>
                <wp:positionH relativeFrom="column">
                  <wp:posOffset>4476750</wp:posOffset>
                </wp:positionH>
                <wp:positionV relativeFrom="paragraph">
                  <wp:posOffset>278765</wp:posOffset>
                </wp:positionV>
                <wp:extent cx="1384935" cy="93726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BF9D1" w14:textId="77777777" w:rsidR="000609AE" w:rsidRDefault="000609AE" w:rsidP="000609AE">
                            <w:pPr>
                              <w:spacing w:after="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AABAD5A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7263B26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0B7F865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CC1217E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82EC0B4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4A3A2BE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4A71555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8EA5490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0BB0DB9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30A6453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0B79022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D2122E0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B439988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B65CC0C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B51D9CE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E1D679C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91CB938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DFA6240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99800FA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76A347C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06C65B1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9861FD4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97FCA67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684A8B6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A49190B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152AD6A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BD37CFF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B6F1308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F3A164A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275DC71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E96A06F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395A3CF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EB9FBBE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FFB5CB2" w14:textId="77777777" w:rsidR="000609AE" w:rsidRDefault="000609AE" w:rsidP="000609AE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641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5pt;margin-top:21.95pt;width:109.0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" filled="f" stroked="f">
                <v:textbox>
                  <w:txbxContent>
                    <w:p w14:paraId="51FBF9D1" w14:textId="77777777" w:rsidR="000609AE" w:rsidRDefault="000609AE" w:rsidP="000609AE">
                      <w:pPr>
                        <w:spacing w:after="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AABAD5A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7263B26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0B7F865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CC1217E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82EC0B4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4A3A2BE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4A71555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8EA5490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0BB0DB9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30A6453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0B79022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D2122E0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B439988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B65CC0C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B51D9CE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E1D679C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91CB938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DFA6240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99800FA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76A347C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06C65B1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9861FD4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97FCA67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684A8B6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A49190B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152AD6A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BD37CFF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B6F1308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F3A164A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275DC71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E96A06F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395A3CF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EB9FBBE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FFB5CB2" w14:textId="77777777" w:rsidR="000609AE" w:rsidRDefault="000609AE" w:rsidP="000609AE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D70858" w14:textId="77777777" w:rsidR="000609AE" w:rsidRPr="005D6D6A" w:rsidRDefault="000609AE" w:rsidP="000609AE">
      <w:pPr>
        <w:pStyle w:val="MessageHeaderFirst"/>
        <w:ind w:left="-1378" w:firstLine="1378"/>
        <w:rPr>
          <w:rFonts w:cs="Arial"/>
          <w:bCs/>
        </w:rPr>
      </w:pPr>
      <w:r>
        <w:rPr>
          <w:rFonts w:eastAsia="Arial" w:cs="Arial"/>
          <w:bCs/>
        </w:rPr>
        <w:t>f</w:t>
      </w:r>
      <w:r w:rsidRPr="00245DC9">
        <w:rPr>
          <w:rFonts w:eastAsia="Arial" w:cs="Arial"/>
          <w:bCs/>
        </w:rPr>
        <w:t>ormular nr. 6</w:t>
      </w:r>
    </w:p>
    <w:p w14:paraId="3867F81A" w14:textId="77777777" w:rsidR="000609AE" w:rsidRPr="00245DC9" w:rsidRDefault="000609AE" w:rsidP="000609AE">
      <w:pPr>
        <w:widowControl w:val="0"/>
        <w:spacing w:after="0"/>
        <w:rPr>
          <w:rFonts w:eastAsia="Arial" w:cs="Arial"/>
          <w:b/>
          <w:bCs/>
          <w:szCs w:val="20"/>
        </w:rPr>
      </w:pPr>
      <w:r w:rsidRPr="0010C13C">
        <w:rPr>
          <w:rFonts w:eastAsia="Arial" w:cs="Arial"/>
          <w:b/>
          <w:bCs/>
          <w:szCs w:val="20"/>
        </w:rPr>
        <w:t>FORMULAR RAPORTĂRI PROIECTE CU COMPONENTĂ PRONUNȚATĂ DE CERCETARE</w:t>
      </w:r>
    </w:p>
    <w:p w14:paraId="07A5D903" w14:textId="77777777" w:rsidR="000609AE" w:rsidRPr="00245DC9" w:rsidRDefault="000609AE" w:rsidP="000609AE">
      <w:pPr>
        <w:widowControl w:val="0"/>
        <w:spacing w:after="0"/>
        <w:rPr>
          <w:rFonts w:eastAsia="Arial" w:cs="Arial"/>
          <w:b/>
          <w:szCs w:val="20"/>
        </w:rPr>
      </w:pPr>
    </w:p>
    <w:p w14:paraId="0082FA39" w14:textId="77777777" w:rsidR="000609AE" w:rsidRPr="00245DC9" w:rsidRDefault="000609AE" w:rsidP="000609AE">
      <w:pPr>
        <w:widowControl w:val="0"/>
        <w:spacing w:after="0"/>
        <w:rPr>
          <w:rFonts w:eastAsia="Arial" w:cs="Arial"/>
          <w:b/>
          <w:szCs w:val="20"/>
        </w:rPr>
      </w:pPr>
      <w:r w:rsidRPr="00245DC9">
        <w:rPr>
          <w:rFonts w:eastAsia="Arial" w:cs="Arial"/>
          <w:b/>
          <w:szCs w:val="20"/>
        </w:rPr>
        <w:t>1. DATE GENERALE DESPRE PROIECT</w:t>
      </w:r>
    </w:p>
    <w:p w14:paraId="3BC5FDAD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35A1ACB1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Denumirea proiectului……………….</w:t>
      </w:r>
    </w:p>
    <w:p w14:paraId="166AD540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Numărul contractului: ................/........................</w:t>
      </w:r>
    </w:p>
    <w:p w14:paraId="1B83AEA7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Filiala /Organizația/Societatea comercială/Instituția: ............................................</w:t>
      </w:r>
    </w:p>
    <w:p w14:paraId="25CFEB33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Coordonator proiect: ...........................................</w:t>
      </w:r>
    </w:p>
    <w:p w14:paraId="347ED5A6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Date de contact: telefon ................................... e-mail ............................................</w:t>
      </w:r>
    </w:p>
    <w:p w14:paraId="00D71E25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Parteneri: (dacă este cazul) .............................................</w:t>
      </w:r>
    </w:p>
    <w:p w14:paraId="57AC26F0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Durata proiectului: din data de .......................... până la data de ...........................</w:t>
      </w:r>
    </w:p>
    <w:p w14:paraId="025EB98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Perioada de raportare: ................................................</w:t>
      </w:r>
    </w:p>
    <w:p w14:paraId="07013EE7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trike/>
          <w:szCs w:val="20"/>
        </w:rPr>
      </w:pPr>
      <w:r w:rsidRPr="00245DC9">
        <w:rPr>
          <w:rFonts w:eastAsia="Arial" w:cs="Arial"/>
          <w:bCs/>
          <w:szCs w:val="20"/>
        </w:rPr>
        <w:t>Data înaintării raportului: ..............................</w:t>
      </w:r>
    </w:p>
    <w:p w14:paraId="55D6CDE1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2CA516C8" w14:textId="77777777" w:rsidR="000609AE" w:rsidRPr="00245DC9" w:rsidRDefault="000609AE" w:rsidP="000609AE">
      <w:pPr>
        <w:widowControl w:val="0"/>
        <w:spacing w:after="0"/>
        <w:rPr>
          <w:rFonts w:eastAsia="Arial" w:cs="Arial"/>
          <w:b/>
          <w:szCs w:val="20"/>
        </w:rPr>
      </w:pPr>
      <w:r w:rsidRPr="00245DC9">
        <w:rPr>
          <w:rFonts w:eastAsia="Arial" w:cs="Arial"/>
          <w:b/>
          <w:szCs w:val="20"/>
        </w:rPr>
        <w:t>2. RAPORT DE ACTIVITATE</w:t>
      </w:r>
    </w:p>
    <w:p w14:paraId="5467D058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i/>
          <w:szCs w:val="20"/>
        </w:rPr>
      </w:pPr>
    </w:p>
    <w:p w14:paraId="2DB0AA12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a) descrieți felul în care s-a desfășurat proiectul, menționând aspectele importante pentru obținerea unei imagini de ansamblu: colaborarea cu alți parteneri, respectarea metodologiei de cercetare propuse, comunicarea cu grupurile țintă, identificarea direcțiilor de dezvoltare în viitor etc:  (max 300 de cuvinte)</w:t>
      </w:r>
    </w:p>
    <w:p w14:paraId="6D792FC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5D2BE5AC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7816F0CA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23207882" w14:textId="77777777" w:rsidR="000609AE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b) amintiți succint principalele etape ale proiectului, inclusiv etapele în care s-a desfășurat cercetarea:</w:t>
      </w:r>
    </w:p>
    <w:p w14:paraId="2FBBE846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56CA7F20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317BC338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73FD17F4" w14:textId="77777777" w:rsidR="000609AE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c) descrieți pe scurt livrabilul rezultat în urma proiectului și explicați felul în care contribuie la realizarea obiectivelor:</w:t>
      </w:r>
    </w:p>
    <w:p w14:paraId="4F8CD8F6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696C2FC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7672D4E3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2E5E0D9D" w14:textId="77777777" w:rsidR="000609AE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d) precizați alte rezultate ale proiectului, în afară de livrabil:</w:t>
      </w:r>
    </w:p>
    <w:p w14:paraId="693D1155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66CEC6CA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25AD1637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7C3A05DB" w14:textId="77777777" w:rsidR="000609AE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 xml:space="preserve">c) dacă au apărut modificări față de cererea de finanțare (formularul nr. 1), vă rugăm </w:t>
      </w:r>
      <w:r w:rsidRPr="00245DC9">
        <w:rPr>
          <w:rFonts w:eastAsia="Arial" w:cs="Arial"/>
          <w:bCs/>
          <w:szCs w:val="20"/>
        </w:rPr>
        <w:lastRenderedPageBreak/>
        <w:t>să le menționați, să precizați cauzele acestor și soluțiile găsite:</w:t>
      </w:r>
    </w:p>
    <w:p w14:paraId="58FFA682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62A39E1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39F5DD62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283AD571" w14:textId="77777777" w:rsidR="000609AE" w:rsidRPr="00245DC9" w:rsidRDefault="000609AE" w:rsidP="000609AE">
      <w:pPr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c) propuneri și argumente pentru continuarea sau dezvoltarea proiectului cultural cu componentă pronunțată de cercetare:</w:t>
      </w:r>
    </w:p>
    <w:p w14:paraId="741B058C" w14:textId="77777777" w:rsidR="000609AE" w:rsidRPr="00245DC9" w:rsidRDefault="000609AE" w:rsidP="000609AE">
      <w:pPr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Menţionaţi de ce fel de sprijin aveţi nevoie pentru continuarea sau dezvoltarea proiectului cu componentă pronunțată de cercetare. Precizați dacă și în ce fel v-a ajutat contibuția OAR la dezvoltarea organizațională.</w:t>
      </w:r>
    </w:p>
    <w:p w14:paraId="4BB0C039" w14:textId="77777777" w:rsidR="000609AE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56CB27F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4ACA1A95" w14:textId="77777777" w:rsidR="000609AE" w:rsidRPr="00245DC9" w:rsidRDefault="000609AE" w:rsidP="000609AE">
      <w:pPr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d) alte comentarii (dacă este cazul)</w:t>
      </w:r>
    </w:p>
    <w:p w14:paraId="466AA1C4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……………………………………………………….</w:t>
      </w:r>
    </w:p>
    <w:p w14:paraId="03CCBBAA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60482BF8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4BCBA04F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5DD1E105" w14:textId="77777777" w:rsidR="000609AE" w:rsidRPr="00245DC9" w:rsidRDefault="000609AE" w:rsidP="000609AE">
      <w:pPr>
        <w:widowControl w:val="0"/>
        <w:spacing w:after="0"/>
        <w:rPr>
          <w:rFonts w:eastAsia="Arial" w:cs="Arial"/>
          <w:b/>
          <w:szCs w:val="20"/>
        </w:rPr>
      </w:pPr>
      <w:r w:rsidRPr="00245DC9">
        <w:rPr>
          <w:rFonts w:eastAsia="Arial" w:cs="Arial"/>
          <w:b/>
          <w:szCs w:val="20"/>
        </w:rPr>
        <w:t>3. RAPORT FINANCIAR</w:t>
      </w:r>
    </w:p>
    <w:p w14:paraId="57B2735A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74002B2B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a) date despre Beneficiar:</w:t>
      </w:r>
    </w:p>
    <w:p w14:paraId="45850AE7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Cont bancar nr. ....., deschis la Banca ....../(denumirea şi sediul)</w:t>
      </w:r>
      <w:r w:rsidRPr="00245DC9">
        <w:rPr>
          <w:rFonts w:eastAsia="Arial" w:cs="Arial"/>
          <w:bCs/>
          <w:szCs w:val="20"/>
        </w:rPr>
        <w:br/>
      </w:r>
    </w:p>
    <w:p w14:paraId="1C002A8B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>b) Valoarea finanţării din timbrul arhitecturii, conform contract: .................................</w:t>
      </w:r>
    </w:p>
    <w:p w14:paraId="4D6CDC2E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6447A7B3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  <w:r w:rsidRPr="00245DC9">
        <w:rPr>
          <w:rFonts w:eastAsia="Arial" w:cs="Arial"/>
          <w:bCs/>
          <w:szCs w:val="20"/>
        </w:rPr>
        <w:t xml:space="preserve">c) Situaţia centralizatoare pentru fiecare capitol de cheltuieli. </w:t>
      </w:r>
    </w:p>
    <w:p w14:paraId="2BF979CF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i/>
          <w:szCs w:val="20"/>
        </w:rPr>
      </w:pPr>
      <w:r w:rsidRPr="00245DC9">
        <w:rPr>
          <w:rFonts w:eastAsia="Arial" w:cs="Arial"/>
          <w:bCs/>
          <w:i/>
          <w:szCs w:val="20"/>
        </w:rPr>
        <w:t>Se anexează în copie actele justificative pentru cheltuielile efectuate conform prevederilor legale: facturi, chitanţe fiscale, bonuri, extrase de cont, contracte, dispoziţii de plată, altele asemenea.</w:t>
      </w:r>
    </w:p>
    <w:p w14:paraId="1CC2D6BD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79B4D0A5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i/>
          <w:szCs w:val="20"/>
        </w:rPr>
      </w:pPr>
    </w:p>
    <w:p w14:paraId="7209F214" w14:textId="77777777" w:rsidR="000609AE" w:rsidRPr="00245DC9" w:rsidRDefault="000609AE" w:rsidP="000609AE">
      <w:pPr>
        <w:widowControl w:val="0"/>
        <w:spacing w:after="0"/>
        <w:rPr>
          <w:rFonts w:eastAsia="Arial" w:cs="Arial"/>
          <w:bCs/>
          <w:szCs w:val="20"/>
        </w:rPr>
      </w:pPr>
    </w:p>
    <w:p w14:paraId="0298EC05" w14:textId="77777777" w:rsidR="000609AE" w:rsidRPr="00245DC9" w:rsidRDefault="000609AE" w:rsidP="000609AE">
      <w:pPr>
        <w:spacing w:after="0"/>
        <w:jc w:val="both"/>
        <w:rPr>
          <w:rFonts w:eastAsia="Arial" w:cs="Arial"/>
          <w:bCs/>
          <w:szCs w:val="20"/>
        </w:rPr>
      </w:pPr>
    </w:p>
    <w:p w14:paraId="3FA32DF2" w14:textId="77777777" w:rsidR="000609AE" w:rsidRPr="00245DC9" w:rsidRDefault="000609AE" w:rsidP="000609AE">
      <w:pPr>
        <w:spacing w:after="0"/>
        <w:rPr>
          <w:rFonts w:eastAsia="Arial" w:cs="Arial"/>
          <w:bCs/>
          <w:szCs w:val="20"/>
        </w:rPr>
      </w:pPr>
    </w:p>
    <w:p w14:paraId="7226643F" w14:textId="77777777" w:rsidR="000609AE" w:rsidRPr="00245DC9" w:rsidRDefault="000609AE" w:rsidP="000609AE">
      <w:pPr>
        <w:rPr>
          <w:rFonts w:cs="Arial"/>
          <w:bCs/>
          <w:szCs w:val="20"/>
        </w:rPr>
      </w:pPr>
    </w:p>
    <w:p w14:paraId="45E0B2BB" w14:textId="77777777" w:rsidR="000609AE" w:rsidRPr="00245DC9" w:rsidRDefault="000609AE" w:rsidP="000609AE">
      <w:pPr>
        <w:rPr>
          <w:rFonts w:cs="Arial"/>
          <w:bCs/>
          <w:szCs w:val="20"/>
        </w:rPr>
      </w:pPr>
    </w:p>
    <w:p w14:paraId="583594DC" w14:textId="77777777" w:rsidR="000609AE" w:rsidRPr="00245DC9" w:rsidRDefault="000609AE" w:rsidP="000609AE">
      <w:pPr>
        <w:rPr>
          <w:rFonts w:cs="Arial"/>
          <w:bCs/>
          <w:szCs w:val="20"/>
        </w:rPr>
      </w:pPr>
    </w:p>
    <w:p w14:paraId="1A9CAF77" w14:textId="77777777" w:rsidR="000609AE" w:rsidRPr="00245DC9" w:rsidRDefault="000609AE" w:rsidP="000609AE">
      <w:pPr>
        <w:rPr>
          <w:rFonts w:cs="Arial"/>
          <w:bCs/>
          <w:szCs w:val="20"/>
        </w:rPr>
      </w:pPr>
    </w:p>
    <w:p w14:paraId="1C43E24C" w14:textId="77777777" w:rsidR="003955EC" w:rsidRPr="000609AE" w:rsidRDefault="003955EC" w:rsidP="000609AE"/>
    <w:sectPr w:rsidR="003955EC" w:rsidRPr="000609AE" w:rsidSect="00F562A9">
      <w:headerReference w:type="default" r:id="rId10"/>
      <w:footerReference w:type="default" r:id="rId11"/>
      <w:pgSz w:w="11907" w:h="16839" w:code="9"/>
      <w:pgMar w:top="3686" w:right="2268" w:bottom="1843" w:left="567" w:header="709" w:footer="791" w:gutter="1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951D" w14:textId="77777777" w:rsidR="00F562A9" w:rsidRDefault="00F562A9" w:rsidP="00757A1C">
      <w:pPr>
        <w:spacing w:after="0" w:line="240" w:lineRule="auto"/>
      </w:pPr>
      <w:r>
        <w:separator/>
      </w:r>
    </w:p>
  </w:endnote>
  <w:endnote w:type="continuationSeparator" w:id="0">
    <w:p w14:paraId="6460A021" w14:textId="77777777" w:rsidR="00F562A9" w:rsidRDefault="00F562A9" w:rsidP="0075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83F14" w:rsidRPr="001E4D06" w14:paraId="0CD93CDF" w14:textId="77777777" w:rsidTr="001E4D06">
      <w:tc>
        <w:tcPr>
          <w:tcW w:w="7621" w:type="dxa"/>
          <w:tcBorders>
            <w:right w:val="single" w:sz="4" w:space="0" w:color="auto"/>
          </w:tcBorders>
        </w:tcPr>
        <w:p w14:paraId="7DCF8A27" w14:textId="52B745E0" w:rsidR="00983F14" w:rsidRPr="001E4D06" w:rsidRDefault="00983F14" w:rsidP="00983F14">
          <w:pPr>
            <w:pStyle w:val="Footer"/>
            <w:rPr>
              <w:b/>
              <w:color w:val="C53236"/>
              <w:sz w:val="12"/>
              <w:szCs w:val="12"/>
            </w:rPr>
          </w:pPr>
          <w:r w:rsidRPr="001E4D06">
            <w:rPr>
              <w:b/>
              <w:color w:val="C53236"/>
              <w:sz w:val="12"/>
              <w:szCs w:val="12"/>
            </w:rPr>
            <w:t xml:space="preserve">ORDINUL ARHITECȚILOR DIN ROMÂNIA </w:t>
          </w:r>
        </w:p>
        <w:p w14:paraId="1DF3FE58" w14:textId="77777777" w:rsidR="00983F14" w:rsidRPr="001E4D06" w:rsidRDefault="00983F14" w:rsidP="00983F14">
          <w:pPr>
            <w:pStyle w:val="Footer"/>
            <w:rPr>
              <w:sz w:val="12"/>
              <w:szCs w:val="12"/>
            </w:rPr>
          </w:pPr>
          <w:r w:rsidRPr="001E4D06">
            <w:rPr>
              <w:b/>
              <w:sz w:val="12"/>
              <w:szCs w:val="12"/>
            </w:rPr>
            <w:t>Sediu:</w:t>
          </w:r>
          <w:r w:rsidRPr="001E4D06">
            <w:rPr>
              <w:sz w:val="12"/>
              <w:szCs w:val="12"/>
            </w:rPr>
            <w:t xml:space="preserve"> str. Pictor Arthur Verona nr. 19 | 010312 București | România</w:t>
          </w:r>
        </w:p>
        <w:p w14:paraId="34713955" w14:textId="77777777" w:rsidR="00983F14" w:rsidRPr="001E4D06" w:rsidRDefault="00983F14" w:rsidP="00757A1C">
          <w:pPr>
            <w:pStyle w:val="Footer"/>
            <w:rPr>
              <w:sz w:val="12"/>
              <w:szCs w:val="12"/>
            </w:rPr>
          </w:pPr>
          <w:r w:rsidRPr="001E4D06">
            <w:rPr>
              <w:b/>
              <w:sz w:val="12"/>
              <w:szCs w:val="12"/>
            </w:rPr>
            <w:t>Cod fiscal:</w:t>
          </w:r>
          <w:r w:rsidRPr="001E4D06">
            <w:rPr>
              <w:sz w:val="12"/>
              <w:szCs w:val="12"/>
            </w:rPr>
            <w:t xml:space="preserve"> 14083510 | </w:t>
          </w:r>
          <w:r w:rsidRPr="001E4D06">
            <w:rPr>
              <w:b/>
              <w:sz w:val="12"/>
              <w:szCs w:val="12"/>
            </w:rPr>
            <w:t>Banca:</w:t>
          </w:r>
          <w:r w:rsidRPr="001E4D06">
            <w:rPr>
              <w:sz w:val="12"/>
              <w:szCs w:val="12"/>
            </w:rPr>
            <w:t xml:space="preserve"> BRD - Academiei | </w:t>
          </w:r>
          <w:r w:rsidRPr="001E4D06">
            <w:rPr>
              <w:b/>
              <w:sz w:val="12"/>
              <w:szCs w:val="12"/>
            </w:rPr>
            <w:t>IBAN:</w:t>
          </w:r>
          <w:r w:rsidRPr="001E4D06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14:paraId="76B130AA" w14:textId="77777777" w:rsidR="00983F14" w:rsidRDefault="00983F14" w:rsidP="001E4D06">
          <w:pPr>
            <w:pStyle w:val="Style1"/>
            <w:spacing w:before="0" w:after="0" w:line="120" w:lineRule="atLeast"/>
            <w:ind w:left="108" w:firstLine="0"/>
          </w:pPr>
          <w:r w:rsidRPr="001E4D06">
            <w:rPr>
              <w:rStyle w:val="Style1Char"/>
              <w:szCs w:val="12"/>
            </w:rPr>
            <w:t>Întocmit / redactat de:</w:t>
          </w:r>
          <w:r>
            <w:t xml:space="preserve"> </w:t>
          </w:r>
        </w:p>
        <w:p w14:paraId="4105DD01" w14:textId="77777777" w:rsidR="00983F14" w:rsidRDefault="00983F14" w:rsidP="001E4D06">
          <w:pPr>
            <w:pStyle w:val="Style1"/>
            <w:spacing w:before="0" w:after="0" w:line="120" w:lineRule="atLeast"/>
            <w:ind w:left="108" w:firstLine="0"/>
          </w:pPr>
          <w:r w:rsidRPr="00BC49D5">
            <w:rPr>
              <w:rStyle w:val="Style1Char"/>
            </w:rPr>
            <w:t>Data:</w:t>
          </w:r>
          <w:r>
            <w:t xml:space="preserve"> </w:t>
          </w:r>
        </w:p>
        <w:p w14:paraId="00EC85E4" w14:textId="7BD594EB" w:rsidR="00E47568" w:rsidRPr="00983F14" w:rsidRDefault="00E47568" w:rsidP="001E4D06">
          <w:pPr>
            <w:pStyle w:val="Style1"/>
            <w:spacing w:before="0" w:after="0" w:line="120" w:lineRule="atLeast"/>
            <w:ind w:left="108" w:firstLine="0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D3274" w:rsidRPr="007D3274">
            <w:rPr>
              <w:noProof/>
              <w:lang w:val="de-DE"/>
            </w:rPr>
            <w:t>2</w:t>
          </w:r>
          <w:r>
            <w:fldChar w:fldCharType="end"/>
          </w:r>
        </w:p>
      </w:tc>
    </w:tr>
  </w:tbl>
  <w:p w14:paraId="0500DD9B" w14:textId="77777777" w:rsidR="00915EC0" w:rsidRPr="00757A1C" w:rsidRDefault="00915EC0" w:rsidP="00983F14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B212" w14:textId="77777777" w:rsidR="00F562A9" w:rsidRDefault="00F562A9" w:rsidP="00757A1C">
      <w:pPr>
        <w:spacing w:after="0" w:line="240" w:lineRule="auto"/>
      </w:pPr>
      <w:r>
        <w:separator/>
      </w:r>
    </w:p>
  </w:footnote>
  <w:footnote w:type="continuationSeparator" w:id="0">
    <w:p w14:paraId="3F9CF7E0" w14:textId="77777777" w:rsidR="00F562A9" w:rsidRDefault="00F562A9" w:rsidP="0075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30719" w14:textId="0A1426D8" w:rsidR="00915EC0" w:rsidRPr="00EE20B6" w:rsidRDefault="00647AF2">
    <w:pPr>
      <w:pStyle w:val="Header"/>
      <w:rPr>
        <w:b/>
      </w:rPr>
    </w:pPr>
    <w:r w:rsidRPr="00EE20B6">
      <w:rPr>
        <w:b/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5D1362" wp14:editId="454FC50F">
              <wp:simplePos x="0" y="0"/>
              <wp:positionH relativeFrom="column">
                <wp:posOffset>4749800</wp:posOffset>
              </wp:positionH>
              <wp:positionV relativeFrom="paragraph">
                <wp:posOffset>1031875</wp:posOffset>
              </wp:positionV>
              <wp:extent cx="1117600" cy="937260"/>
              <wp:effectExtent l="0" t="0" r="1270" b="0"/>
              <wp:wrapSquare wrapText="bothSides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0" cy="937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6CCB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s</w:t>
                          </w:r>
                          <w:r w:rsidRPr="009337DC">
                            <w:rPr>
                              <w:rFonts w:cs="Arial"/>
                              <w:sz w:val="12"/>
                              <w:szCs w:val="12"/>
                            </w:rPr>
                            <w:t>tr. Pictor Arthur Verona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, nr. 19, 010312 București, Romania</w:t>
                          </w:r>
                        </w:p>
                        <w:p w14:paraId="27B7679C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20EA62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T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+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40 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(0)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21 317 26 34</w:t>
                          </w:r>
                        </w:p>
                        <w:p w14:paraId="470A431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F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+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40 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(0)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21 317 26 3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5</w:t>
                          </w:r>
                        </w:p>
                        <w:p w14:paraId="6FBCF0BE" w14:textId="11853845" w:rsidR="00647AF2" w:rsidRPr="00C26919" w:rsidRDefault="00647AF2" w:rsidP="005513FA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  <w:lang w:val="it-IT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E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r w:rsidRPr="00BC49D5">
                            <w:rPr>
                              <w:rFonts w:cs="Arial"/>
                              <w:sz w:val="12"/>
                              <w:szCs w:val="12"/>
                            </w:rPr>
                            <w:t>office</w:t>
                          </w:r>
                          <w:r w:rsidR="005513FA" w:rsidRPr="00C26919">
                            <w:rPr>
                              <w:rFonts w:cs="Arial"/>
                              <w:sz w:val="12"/>
                              <w:szCs w:val="12"/>
                              <w:lang w:val="it-IT"/>
                            </w:rPr>
                            <w:t>@oar.archi</w:t>
                          </w:r>
                        </w:p>
                        <w:p w14:paraId="6868B60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41C9D5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8CBCD52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D9092A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E574F5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68C60D4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26B67C7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D79111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8906F7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8124F6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17DDED7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4DABA9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6342C0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A8B1E0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60CDA6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6244B3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9651DC5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733E448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CC99692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CA20E9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017AA5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6EF085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B202D74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C7C7CEE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ED17C5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59D0E0B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530AB6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72CDF2B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F7A506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26B932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3FA06A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9DF192E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ED5B6A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7CC0BD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9EE15C8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5D13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4pt;margin-top:81.25pt;width:88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" filled="f" stroked="f">
              <v:textbox>
                <w:txbxContent>
                  <w:p w14:paraId="0A16CCB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>
                      <w:rPr>
                        <w:rFonts w:cs="Arial"/>
                        <w:sz w:val="12"/>
                        <w:szCs w:val="12"/>
                      </w:rPr>
                      <w:t>s</w:t>
                    </w:r>
                    <w:r w:rsidRPr="009337DC">
                      <w:rPr>
                        <w:rFonts w:cs="Arial"/>
                        <w:sz w:val="12"/>
                        <w:szCs w:val="12"/>
                      </w:rPr>
                      <w:t>tr. Pictor Arthur Verona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>, nr. 19, 010312 București, Romania</w:t>
                    </w:r>
                  </w:p>
                  <w:p w14:paraId="27B7679C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20EA62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T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+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 xml:space="preserve">40 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(0)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21 317 26 34</w:t>
                    </w:r>
                  </w:p>
                  <w:p w14:paraId="470A431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F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+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 xml:space="preserve">40 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(0)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21 317 26 3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>5</w:t>
                    </w:r>
                  </w:p>
                  <w:p w14:paraId="6FBCF0BE" w14:textId="11853845" w:rsidR="00647AF2" w:rsidRPr="00C26919" w:rsidRDefault="00647AF2" w:rsidP="005513FA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  <w:lang w:val="it-IT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E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r w:rsidRPr="00BC49D5">
                      <w:rPr>
                        <w:rFonts w:cs="Arial"/>
                        <w:sz w:val="12"/>
                        <w:szCs w:val="12"/>
                      </w:rPr>
                      <w:t>office</w:t>
                    </w:r>
                    <w:r w:rsidR="005513FA" w:rsidRPr="00C26919">
                      <w:rPr>
                        <w:rFonts w:cs="Arial"/>
                        <w:sz w:val="12"/>
                        <w:szCs w:val="12"/>
                        <w:lang w:val="it-IT"/>
                      </w:rPr>
                      <w:t>@oar.archi</w:t>
                    </w:r>
                  </w:p>
                  <w:p w14:paraId="6868B60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41C9D5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8CBCD52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D9092A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E574F5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68C60D4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26B67C7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D79111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8906F7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8124F6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17DDED7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4DABA9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6342C0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A8B1E0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60CDA6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6244B3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9651DC5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733E448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CC99692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CA20E9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017AA5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6EF085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B202D74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C7C7CEE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ED17C5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59D0E0B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530AB6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72CDF2B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F7A506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26B932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3FA06A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9DF192E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ED5B6A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7CC0BD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9EE15C8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EE20B6">
      <w:rPr>
        <w:b/>
        <w:noProof/>
        <w:lang w:val="en-US" w:bidi="ar-SA"/>
      </w:rPr>
      <w:drawing>
        <wp:anchor distT="0" distB="0" distL="114300" distR="114300" simplePos="0" relativeHeight="251657216" behindDoc="1" locked="0" layoutInCell="1" allowOverlap="0" wp14:anchorId="20BD6D5F" wp14:editId="2F7C1E8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7620"/>
          <wp:wrapTopAndBottom/>
          <wp:docPr id="3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480"/>
    <w:multiLevelType w:val="hybridMultilevel"/>
    <w:tmpl w:val="65A6F0B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D32D0"/>
    <w:multiLevelType w:val="hybridMultilevel"/>
    <w:tmpl w:val="27F409F4"/>
    <w:lvl w:ilvl="0" w:tplc="55AC09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27A48"/>
    <w:multiLevelType w:val="hybridMultilevel"/>
    <w:tmpl w:val="BD92346A"/>
    <w:lvl w:ilvl="0" w:tplc="ED047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E5606"/>
    <w:multiLevelType w:val="hybridMultilevel"/>
    <w:tmpl w:val="7C00AE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E61C0"/>
    <w:multiLevelType w:val="hybridMultilevel"/>
    <w:tmpl w:val="BEB23F04"/>
    <w:lvl w:ilvl="0" w:tplc="ED047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570F2"/>
    <w:multiLevelType w:val="hybridMultilevel"/>
    <w:tmpl w:val="2E968E28"/>
    <w:lvl w:ilvl="0" w:tplc="D5F838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015219">
    <w:abstractNumId w:val="0"/>
  </w:num>
  <w:num w:numId="2" w16cid:durableId="846091907">
    <w:abstractNumId w:val="4"/>
  </w:num>
  <w:num w:numId="3" w16cid:durableId="1727874148">
    <w:abstractNumId w:val="2"/>
  </w:num>
  <w:num w:numId="4" w16cid:durableId="1144853500">
    <w:abstractNumId w:val="1"/>
  </w:num>
  <w:num w:numId="5" w16cid:durableId="2111536868">
    <w:abstractNumId w:val="5"/>
  </w:num>
  <w:num w:numId="6" w16cid:durableId="5599065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F2"/>
    <w:rsid w:val="00017229"/>
    <w:rsid w:val="000609AE"/>
    <w:rsid w:val="000B738B"/>
    <w:rsid w:val="000F7878"/>
    <w:rsid w:val="00103EC6"/>
    <w:rsid w:val="0016503D"/>
    <w:rsid w:val="0019520B"/>
    <w:rsid w:val="001A797A"/>
    <w:rsid w:val="001C6A63"/>
    <w:rsid w:val="001D08B0"/>
    <w:rsid w:val="001E4D06"/>
    <w:rsid w:val="001F2F86"/>
    <w:rsid w:val="001F62E2"/>
    <w:rsid w:val="00223499"/>
    <w:rsid w:val="00232774"/>
    <w:rsid w:val="002331C4"/>
    <w:rsid w:val="002A68BC"/>
    <w:rsid w:val="002D3E92"/>
    <w:rsid w:val="00361F4D"/>
    <w:rsid w:val="003948D1"/>
    <w:rsid w:val="003955EC"/>
    <w:rsid w:val="0049246A"/>
    <w:rsid w:val="005513FA"/>
    <w:rsid w:val="005633A7"/>
    <w:rsid w:val="005D0B16"/>
    <w:rsid w:val="00647AF2"/>
    <w:rsid w:val="00690AA8"/>
    <w:rsid w:val="00757A1C"/>
    <w:rsid w:val="00783AD0"/>
    <w:rsid w:val="007D3274"/>
    <w:rsid w:val="007D3E74"/>
    <w:rsid w:val="00812AC4"/>
    <w:rsid w:val="008D79D1"/>
    <w:rsid w:val="00915EC0"/>
    <w:rsid w:val="009337DC"/>
    <w:rsid w:val="00983F14"/>
    <w:rsid w:val="00A33BB0"/>
    <w:rsid w:val="00A600E7"/>
    <w:rsid w:val="00A830E4"/>
    <w:rsid w:val="00A93D09"/>
    <w:rsid w:val="00B85D94"/>
    <w:rsid w:val="00BC49D5"/>
    <w:rsid w:val="00C01E86"/>
    <w:rsid w:val="00C26919"/>
    <w:rsid w:val="00C56723"/>
    <w:rsid w:val="00C82779"/>
    <w:rsid w:val="00C94D93"/>
    <w:rsid w:val="00CD2486"/>
    <w:rsid w:val="00CE2A72"/>
    <w:rsid w:val="00D17865"/>
    <w:rsid w:val="00D22BCD"/>
    <w:rsid w:val="00D26477"/>
    <w:rsid w:val="00D52FC5"/>
    <w:rsid w:val="00E22138"/>
    <w:rsid w:val="00E325A1"/>
    <w:rsid w:val="00E47568"/>
    <w:rsid w:val="00E47C2C"/>
    <w:rsid w:val="00E907B6"/>
    <w:rsid w:val="00ED318D"/>
    <w:rsid w:val="00EE20B6"/>
    <w:rsid w:val="00F24DEB"/>
    <w:rsid w:val="00F36E04"/>
    <w:rsid w:val="00F562A9"/>
    <w:rsid w:val="00F6324B"/>
    <w:rsid w:val="00F645AE"/>
    <w:rsid w:val="00F97FF2"/>
    <w:rsid w:val="59F7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E26E4"/>
  <w15:chartTrackingRefBased/>
  <w15:docId w15:val="{297C9EF2-1700-42CE-A414-8D8C301D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AF2"/>
    <w:pPr>
      <w:spacing w:after="200" w:line="276" w:lineRule="auto"/>
    </w:pPr>
    <w:rPr>
      <w:rFonts w:ascii="Arial" w:hAnsi="Arial"/>
      <w:szCs w:val="22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A1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7A1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7A1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1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1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1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1C"/>
    <w:pPr>
      <w:spacing w:after="0"/>
      <w:outlineLvl w:val="6"/>
    </w:pPr>
    <w:rPr>
      <w:b/>
      <w:bCs/>
      <w:i/>
      <w:iCs/>
      <w:color w:val="5A5A5A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1C"/>
    <w:pPr>
      <w:spacing w:after="0"/>
      <w:outlineLvl w:val="7"/>
    </w:pPr>
    <w:rPr>
      <w:b/>
      <w:bCs/>
      <w:color w:val="7F7F7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1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spacing w:val="-5"/>
      <w:szCs w:val="20"/>
    </w:rPr>
  </w:style>
  <w:style w:type="character" w:customStyle="1" w:styleId="MessageHeaderChar">
    <w:name w:val="Message Header Char"/>
    <w:basedOn w:val="DefaultParagraphFont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1C6A63"/>
    <w:pPr>
      <w:spacing w:before="220"/>
    </w:pPr>
  </w:style>
  <w:style w:type="character" w:customStyle="1" w:styleId="MessageHeaderLabel">
    <w:name w:val="Message Header Label"/>
    <w:rsid w:val="00F24DEB"/>
    <w:rPr>
      <w:rFonts w:ascii="Arial" w:hAnsi="Arial"/>
      <w:b/>
      <w:spacing w:val="-10"/>
      <w:sz w:val="20"/>
    </w:rPr>
  </w:style>
  <w:style w:type="paragraph" w:customStyle="1" w:styleId="MessageHeaderLast">
    <w:name w:val="Message Header Last"/>
    <w:basedOn w:val="MessageHeader"/>
    <w:next w:val="BodyText"/>
    <w:rsid w:val="001C6A63"/>
    <w:pPr>
      <w:pBdr>
        <w:bottom w:val="single" w:sz="6" w:space="15" w:color="auto"/>
      </w:pBdr>
      <w:spacing w:after="320"/>
    </w:p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7A1C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757A1C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57A1C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1C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1C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1C"/>
    <w:rPr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1C"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1C"/>
    <w:rPr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1C"/>
    <w:rPr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7A1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7A1C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1C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1C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F24DEB"/>
    <w:rPr>
      <w:rFonts w:ascii="Arial" w:hAnsi="Arial"/>
      <w:b/>
      <w:bCs/>
      <w:sz w:val="20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NoSpacing">
    <w:name w:val="No Spacing"/>
    <w:basedOn w:val="Normal"/>
    <w:uiPriority w:val="1"/>
    <w:qFormat/>
    <w:rsid w:val="00BC49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7A1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57A1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A1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A1C"/>
    <w:rPr>
      <w:i/>
      <w:iCs/>
    </w:rPr>
  </w:style>
  <w:style w:type="character" w:styleId="SubtleEmphasis">
    <w:name w:val="Subtle Emphasis"/>
    <w:uiPriority w:val="19"/>
    <w:qFormat/>
    <w:rsid w:val="00F24DEB"/>
    <w:rPr>
      <w:rFonts w:ascii="Arial" w:hAnsi="Arial"/>
      <w:i/>
      <w:iCs/>
      <w:sz w:val="20"/>
    </w:rPr>
  </w:style>
  <w:style w:type="character" w:styleId="IntenseEmphasis">
    <w:name w:val="Intense Emphasis"/>
    <w:uiPriority w:val="21"/>
    <w:qFormat/>
    <w:rsid w:val="00F24DEB"/>
    <w:rPr>
      <w:rFonts w:ascii="Arial" w:hAnsi="Arial"/>
      <w:b/>
      <w:bCs/>
      <w:i/>
      <w:iCs/>
      <w:sz w:val="20"/>
    </w:rPr>
  </w:style>
  <w:style w:type="character" w:styleId="SubtleReference">
    <w:name w:val="Subtle Reference"/>
    <w:basedOn w:val="DefaultParagraphFont"/>
    <w:uiPriority w:val="31"/>
    <w:qFormat/>
    <w:rsid w:val="00F24DEB"/>
    <w:rPr>
      <w:rFonts w:ascii="Arial" w:hAnsi="Arial"/>
      <w:smallCaps/>
      <w:sz w:val="16"/>
    </w:rPr>
  </w:style>
  <w:style w:type="character" w:styleId="IntenseReference">
    <w:name w:val="Intense Reference"/>
    <w:uiPriority w:val="32"/>
    <w:qFormat/>
    <w:rsid w:val="00D17865"/>
    <w:rPr>
      <w:rFonts w:ascii="Arial" w:hAnsi="Arial"/>
      <w:b/>
      <w:bCs/>
      <w:smallCaps/>
      <w:sz w:val="18"/>
    </w:rPr>
  </w:style>
  <w:style w:type="character" w:styleId="BookTitle">
    <w:name w:val="Book Title"/>
    <w:basedOn w:val="DefaultParagraphFont"/>
    <w:uiPriority w:val="33"/>
    <w:qFormat/>
    <w:rsid w:val="00F24DEB"/>
    <w:rPr>
      <w:rFonts w:ascii="Arial" w:hAnsi="Arial"/>
      <w:i/>
      <w:iCs/>
      <w:smallCaps/>
      <w:spacing w:val="5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7A1C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A1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A1C"/>
    <w:rPr>
      <w:rFonts w:ascii="Arial" w:hAnsi="Arial"/>
      <w:sz w:val="20"/>
    </w:rPr>
  </w:style>
  <w:style w:type="paragraph" w:customStyle="1" w:styleId="Style1">
    <w:name w:val="Style1"/>
    <w:basedOn w:val="MessageHeaderFirst"/>
    <w:link w:val="Style1Char"/>
    <w:qFormat/>
    <w:rsid w:val="00BC49D5"/>
    <w:pPr>
      <w:ind w:left="1553"/>
    </w:pPr>
    <w:rPr>
      <w:rFonts w:cs="Arial"/>
      <w:spacing w:val="0"/>
      <w:sz w:val="12"/>
      <w:szCs w:val="40"/>
    </w:rPr>
  </w:style>
  <w:style w:type="character" w:styleId="Hyperlink">
    <w:name w:val="Hyperlink"/>
    <w:basedOn w:val="DefaultParagraphFont"/>
    <w:uiPriority w:val="99"/>
    <w:unhideWhenUsed/>
    <w:rsid w:val="00BC49D5"/>
    <w:rPr>
      <w:color w:val="0000FF"/>
      <w:u w:val="single"/>
    </w:rPr>
  </w:style>
  <w:style w:type="character" w:customStyle="1" w:styleId="MessageHeaderFirstChar">
    <w:name w:val="Message Header First Char"/>
    <w:basedOn w:val="MessageHeaderChar"/>
    <w:link w:val="MessageHeaderFirst"/>
    <w:rsid w:val="00BC49D5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Style1Char">
    <w:name w:val="Style1 Char"/>
    <w:basedOn w:val="MessageHeaderFirstChar"/>
    <w:link w:val="Style1"/>
    <w:rsid w:val="00BC49D5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leGrid">
    <w:name w:val="Table Grid"/>
    <w:basedOn w:val="TableNormal"/>
    <w:uiPriority w:val="59"/>
    <w:rsid w:val="0098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harCharCaracterCharCharCaracterCharChar">
    <w:name w:val="Caracter Char Char Caracter Char Char Caracter Char Char"/>
    <w:basedOn w:val="Normal"/>
    <w:rsid w:val="00E22138"/>
    <w:pPr>
      <w:spacing w:after="160" w:line="240" w:lineRule="exact"/>
    </w:pPr>
    <w:rPr>
      <w:rFonts w:ascii="Tahoma" w:hAnsi="Tahoma"/>
      <w:szCs w:val="20"/>
      <w:lang w:val="en-US" w:bidi="ar-SA"/>
    </w:rPr>
  </w:style>
  <w:style w:type="paragraph" w:customStyle="1" w:styleId="CaracterCharCharCaracterCharCharCaracterCharChar0">
    <w:name w:val="Caracter Char Char Caracter Char Char Caracter Char Char"/>
    <w:basedOn w:val="Normal"/>
    <w:rsid w:val="00EE20B6"/>
    <w:pPr>
      <w:spacing w:after="160" w:line="240" w:lineRule="exact"/>
    </w:pPr>
    <w:rPr>
      <w:rFonts w:ascii="Tahoma" w:hAnsi="Tahoma"/>
      <w:szCs w:val="20"/>
      <w:lang w:val="en-US" w:bidi="ar-SA"/>
    </w:rPr>
  </w:style>
  <w:style w:type="character" w:customStyle="1" w:styleId="al">
    <w:name w:val="al"/>
    <w:rsid w:val="00C26919"/>
  </w:style>
  <w:style w:type="character" w:customStyle="1" w:styleId="tal">
    <w:name w:val="tal"/>
    <w:rsid w:val="00C26919"/>
  </w:style>
  <w:style w:type="paragraph" w:styleId="NormalWeb">
    <w:name w:val="Normal (Web)"/>
    <w:basedOn w:val="Normal"/>
    <w:uiPriority w:val="99"/>
    <w:semiHidden/>
    <w:unhideWhenUsed/>
    <w:rsid w:val="00A93D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o-R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1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0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21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89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18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4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50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89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600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35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793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5_OAR\Brand\IDENTITATE%20OAR_FINAL_10.04.2014\IDENTITATE%20OAR_FINAL_10.04.2014\2_PAPETARIE\ANTET\_MODELE_WORD_ANTET\ANTET%20ADRESA_2doc%20%5bnational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481144C8-5C88-4B87-B565-34AC4DBA3CDF}"/>
</file>

<file path=customXml/itemProps2.xml><?xml version="1.0" encoding="utf-8"?>
<ds:datastoreItem xmlns:ds="http://schemas.openxmlformats.org/officeDocument/2006/customXml" ds:itemID="{1DE88952-BF77-4B19-87D8-E372B72B1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80CBB-F22D-453D-AFFA-7D49CAE640D1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ADRESA_2doc [national]</Template>
  <TotalTime>39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 Gräf</dc:creator>
  <cp:keywords/>
  <cp:lastModifiedBy>Brîndușa Tudor</cp:lastModifiedBy>
  <cp:revision>4</cp:revision>
  <dcterms:created xsi:type="dcterms:W3CDTF">2022-03-10T13:45:00Z</dcterms:created>
  <dcterms:modified xsi:type="dcterms:W3CDTF">2024-02-15T16:24:00Z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